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570204C2" w14:textId="77777777" w:rsidR="00297CB0" w:rsidRPr="0070462E" w:rsidRDefault="00297CB0" w:rsidP="00297CB0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037D6C88" w14:textId="77777777" w:rsidR="00297CB0" w:rsidRPr="0070462E" w:rsidRDefault="00297CB0" w:rsidP="00297CB0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7DB96004" w14:textId="77777777" w:rsidR="00297CB0" w:rsidRPr="0070462E" w:rsidRDefault="00297CB0" w:rsidP="00297CB0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4BA565A6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2339763C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6E79A8F8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4C5435BE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559E9968" w14:textId="77777777" w:rsidR="00297CB0" w:rsidRPr="0070462E" w:rsidRDefault="00297CB0" w:rsidP="00297CB0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40700D63" w14:textId="77777777" w:rsidR="00297CB0" w:rsidRPr="0070462E" w:rsidRDefault="00297CB0" w:rsidP="00297CB0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5BE6A4E" w14:textId="77777777" w:rsidR="00297CB0" w:rsidRPr="0070462E" w:rsidRDefault="00297CB0" w:rsidP="00297CB0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>
        <w:rPr>
          <w:rFonts w:cstheme="minorHAnsi"/>
          <w:szCs w:val="18"/>
          <w:lang w:eastAsia="pl-PL"/>
        </w:rPr>
        <w:t>u lub organu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1500F5ED" w14:textId="77777777" w:rsidR="00297CB0" w:rsidRPr="0070462E" w:rsidRDefault="00297CB0" w:rsidP="00297CB0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0E7326D" w14:textId="77777777" w:rsidR="00297CB0" w:rsidRPr="0070462E" w:rsidRDefault="00297CB0" w:rsidP="00297CB0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20867BAE" w14:textId="77777777" w:rsidR="00297CB0" w:rsidRPr="0070462E" w:rsidRDefault="00297CB0" w:rsidP="00297CB0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2439441" w14:textId="77777777" w:rsidR="00297CB0" w:rsidRPr="00393D1B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559B7DD8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4937A774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771FDAC3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1C1871F0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70D7CAD8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18DA553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20C2782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37549592" w14:textId="77777777" w:rsidR="00297CB0" w:rsidRPr="0070462E" w:rsidRDefault="00297CB0" w:rsidP="00297CB0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2FAD8BB" w14:textId="77777777" w:rsidR="00297CB0" w:rsidRPr="0070462E" w:rsidRDefault="00297CB0" w:rsidP="00297CB0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2C595DD8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7B71EE1F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CC9267A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2BD6030B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4C3F85FA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3C039E83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71E4E77F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7591E028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78514375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6095D31E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6ED10A3A" w14:textId="77777777" w:rsidR="00297CB0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64823539" w:rsidR="0070462E" w:rsidRPr="0070462E" w:rsidRDefault="00297CB0" w:rsidP="00297CB0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</w:t>
      </w:r>
      <w:r w:rsidR="0070462E" w:rsidRPr="0070462E">
        <w:rPr>
          <w:rFonts w:cstheme="minorHAnsi"/>
          <w:szCs w:val="18"/>
          <w:lang w:eastAsia="pl-PL"/>
        </w:rPr>
        <w:t xml:space="preserve">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5BDF514" w14:textId="77777777" w:rsidR="00513D47" w:rsidRDefault="00513D47" w:rsidP="00513D47">
      <w:pPr>
        <w:pStyle w:val="Akapitzlist"/>
        <w:numPr>
          <w:ilvl w:val="0"/>
          <w:numId w:val="22"/>
        </w:numPr>
        <w:ind w:left="1276" w:hanging="283"/>
        <w:rPr>
          <w:rFonts w:cstheme="minorHAnsi"/>
          <w:snapToGrid w:val="0"/>
          <w:szCs w:val="18"/>
          <w:lang w:eastAsia="pl-PL"/>
        </w:rPr>
      </w:pPr>
      <w:r w:rsidRPr="00513D47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zrealizował przynajmniej 3 roboty budowlane odpowiadające lub zbliżone swoim zakresem robotom budowlanym stanowiącym przedmiot zamówienia z podaniem rodzaju, wartości oraz daty i miejsca wykonania tych robót. Wartość wykonanych zamówień minimum 50.000 zł. netto/każda</w:t>
      </w:r>
      <w:r>
        <w:rPr>
          <w:rFonts w:cstheme="minorHAnsi"/>
          <w:snapToGrid w:val="0"/>
          <w:szCs w:val="18"/>
          <w:lang w:eastAsia="pl-PL"/>
        </w:rPr>
        <w:t>,</w:t>
      </w:r>
    </w:p>
    <w:p w14:paraId="5FB291E9" w14:textId="040EB0E7" w:rsidR="0070462E" w:rsidRPr="00513D47" w:rsidRDefault="00513D47" w:rsidP="00513D47">
      <w:pPr>
        <w:pStyle w:val="Akapitzlist"/>
        <w:ind w:left="1276" w:hanging="283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 xml:space="preserve">     </w:t>
      </w:r>
      <w:r w:rsidR="00D2510F" w:rsidRPr="00513D47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="00D2510F" w:rsidRPr="00513D47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>
        <w:rPr>
          <w:rFonts w:cstheme="minorHAnsi"/>
          <w:b/>
          <w:snapToGrid w:val="0"/>
          <w:szCs w:val="18"/>
          <w:lang w:eastAsia="pl-PL"/>
        </w:rPr>
        <w:t>6</w:t>
      </w:r>
      <w:r w:rsidR="00D2510F" w:rsidRPr="00513D47">
        <w:rPr>
          <w:rFonts w:cstheme="minorHAnsi"/>
          <w:b/>
          <w:snapToGrid w:val="0"/>
          <w:szCs w:val="18"/>
          <w:lang w:eastAsia="pl-PL"/>
        </w:rPr>
        <w:t xml:space="preserve"> do SWZ</w:t>
      </w:r>
    </w:p>
    <w:p w14:paraId="3E5BBF79" w14:textId="19670178" w:rsidR="0070462E" w:rsidRPr="0070462E" w:rsidRDefault="0070462E" w:rsidP="00513D47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D9DFDE6" w14:textId="77777777" w:rsidR="00513D47" w:rsidRPr="00513D47" w:rsidRDefault="00513D47" w:rsidP="00513D4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513D47">
        <w:rPr>
          <w:rFonts w:cstheme="minorHAnsi"/>
          <w:szCs w:val="18"/>
          <w:lang w:eastAsia="pl-PL"/>
        </w:rPr>
        <w:t>co najmniej 1 osobą posiadającą uprawnienia budowlane bez ograniczeń do kierowania robotami budowlanymi o specjalności konstrukcyjno-budowlanej; (uprawnienia z aktualną przynależnością do właściwej Izby Budownictwa), adekwatne do zakresu i rodzaju prac przewidzianych do realizacji zadań lub określonych w Specyfikacji Technicznej (załącznik nr 1a do SWZ)</w:t>
      </w:r>
    </w:p>
    <w:p w14:paraId="012228DD" w14:textId="77777777" w:rsidR="00513D47" w:rsidRPr="00513D47" w:rsidRDefault="00513D47" w:rsidP="00513D4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513D47">
        <w:rPr>
          <w:rFonts w:cstheme="minorHAnsi"/>
          <w:szCs w:val="18"/>
          <w:lang w:eastAsia="pl-PL"/>
        </w:rPr>
        <w:t>co najmniej 1 osobą posiadająca Świadectwo Kwalifikacyjne Grupy 1  „D” i „E” do 1kV</w:t>
      </w:r>
    </w:p>
    <w:p w14:paraId="29C9AB01" w14:textId="456D478C" w:rsidR="0070462E" w:rsidRDefault="00513D47" w:rsidP="00513D47">
      <w:pPr>
        <w:spacing w:before="60" w:after="120"/>
        <w:contextualSpacing/>
        <w:jc w:val="both"/>
        <w:rPr>
          <w:rFonts w:cstheme="minorHAnsi"/>
          <w:b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        </w:t>
      </w:r>
      <w:r w:rsidR="00D2510F" w:rsidRPr="00D2510F">
        <w:rPr>
          <w:rFonts w:cstheme="minorHAnsi"/>
          <w:szCs w:val="18"/>
          <w:lang w:eastAsia="pl-PL"/>
        </w:rPr>
        <w:t xml:space="preserve">zgodnie z formularzem stanowiącym </w:t>
      </w:r>
      <w:r w:rsidR="00D2510F" w:rsidRPr="00D2510F">
        <w:rPr>
          <w:rFonts w:cstheme="minorHAnsi"/>
          <w:b/>
          <w:szCs w:val="18"/>
          <w:lang w:eastAsia="pl-PL"/>
        </w:rPr>
        <w:t xml:space="preserve">załącznik nr </w:t>
      </w:r>
      <w:r>
        <w:rPr>
          <w:rFonts w:cstheme="minorHAnsi"/>
          <w:b/>
          <w:szCs w:val="18"/>
          <w:lang w:eastAsia="pl-PL"/>
        </w:rPr>
        <w:t>7</w:t>
      </w:r>
      <w:r w:rsidR="00D2510F" w:rsidRPr="00D2510F">
        <w:rPr>
          <w:rFonts w:cstheme="minorHAnsi"/>
          <w:b/>
          <w:szCs w:val="18"/>
          <w:lang w:eastAsia="pl-PL"/>
        </w:rPr>
        <w:t xml:space="preserve">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6B3A80E3" w:rsid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3E6F711C" w14:textId="77777777" w:rsidR="00043B22" w:rsidRPr="0070462E" w:rsidRDefault="00043B22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</w:p>
    <w:p w14:paraId="39700D4B" w14:textId="77777777" w:rsidR="00965E2B" w:rsidRPr="00965E2B" w:rsidRDefault="00965E2B" w:rsidP="00965E2B">
      <w:pPr>
        <w:ind w:left="993"/>
        <w:jc w:val="both"/>
        <w:rPr>
          <w:rFonts w:cstheme="minorHAnsi"/>
          <w:szCs w:val="18"/>
          <w:lang w:eastAsia="pl-PL"/>
        </w:rPr>
      </w:pPr>
      <w:r w:rsidRPr="00965E2B">
        <w:rPr>
          <w:rFonts w:cstheme="minorHAnsi"/>
          <w:szCs w:val="18"/>
          <w:lang w:eastAsia="pl-PL"/>
        </w:rPr>
        <w:t xml:space="preserve">W celu potwierdzenia spełnienia warunku Wykonawcy winni wykazać, iż posiadają </w:t>
      </w:r>
    </w:p>
    <w:p w14:paraId="1ABABD22" w14:textId="77777777" w:rsidR="00965E2B" w:rsidRPr="00965E2B" w:rsidRDefault="00965E2B" w:rsidP="00965E2B">
      <w:pPr>
        <w:ind w:left="993"/>
        <w:jc w:val="both"/>
        <w:rPr>
          <w:rFonts w:cstheme="minorHAnsi"/>
          <w:szCs w:val="18"/>
          <w:lang w:eastAsia="pl-PL"/>
        </w:rPr>
      </w:pPr>
    </w:p>
    <w:p w14:paraId="226B644F" w14:textId="08F66E63" w:rsidR="007217A6" w:rsidRDefault="00965E2B" w:rsidP="00965E2B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965E2B">
        <w:rPr>
          <w:rFonts w:cstheme="minorHAnsi"/>
          <w:szCs w:val="18"/>
          <w:lang w:eastAsia="pl-PL"/>
        </w:rPr>
        <w:t>a)</w:t>
      </w:r>
      <w:r w:rsidRPr="00965E2B">
        <w:rPr>
          <w:rFonts w:cstheme="minorHAnsi"/>
          <w:szCs w:val="18"/>
          <w:lang w:eastAsia="pl-PL"/>
        </w:rPr>
        <w:tab/>
      </w:r>
      <w:r w:rsidRPr="00965E2B">
        <w:rPr>
          <w:rFonts w:cstheme="minorHAnsi"/>
          <w:b/>
          <w:bCs/>
          <w:szCs w:val="18"/>
          <w:lang w:eastAsia="pl-PL"/>
        </w:rPr>
        <w:t xml:space="preserve">Ubezpieczenie od odpowiedzialności cywilnej </w:t>
      </w:r>
      <w:r w:rsidRPr="00965E2B">
        <w:rPr>
          <w:rFonts w:cstheme="minorHAnsi"/>
          <w:szCs w:val="18"/>
          <w:lang w:eastAsia="pl-PL"/>
        </w:rPr>
        <w:t>w zakresie prowadzonej działalności związanej z przedmiotem zakupu</w:t>
      </w:r>
      <w:r w:rsidRPr="00965E2B">
        <w:rPr>
          <w:rFonts w:cstheme="minorHAnsi"/>
          <w:b/>
          <w:bCs/>
          <w:szCs w:val="18"/>
          <w:lang w:eastAsia="pl-PL"/>
        </w:rPr>
        <w:t xml:space="preserve"> na sumę gwarancyjną w wysokości co najmniej 50 000,00 zł</w:t>
      </w:r>
      <w:r w:rsidRPr="00965E2B">
        <w:rPr>
          <w:rFonts w:cstheme="minorHAnsi"/>
          <w:szCs w:val="18"/>
          <w:lang w:eastAsia="pl-PL"/>
        </w:rPr>
        <w:t>. Ubezpieczenie powinno obejmować odpowiedzialność kontraktową i deliktową Wykonawcy.</w:t>
      </w: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lastRenderedPageBreak/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4B7D52F8" w14:textId="1705F9AF" w:rsidR="00DE1CC2" w:rsidRPr="00DE1CC2" w:rsidRDefault="0070462E" w:rsidP="00DE1CC2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DE1CC2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DE1CC2">
        <w:rPr>
          <w:rFonts w:cstheme="minorHAnsi"/>
          <w:b/>
          <w:snapToGrid w:val="0"/>
          <w:szCs w:val="18"/>
          <w:lang w:eastAsia="pl-PL"/>
        </w:rPr>
        <w:t>nie może polegać</w:t>
      </w:r>
      <w:r w:rsidRPr="00DE1CC2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19E78EBC" w14:textId="746F7572" w:rsidR="00DE1CC2" w:rsidRPr="00F1108D" w:rsidRDefault="00DE1CC2" w:rsidP="00DE1CC2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</w:t>
      </w:r>
      <w:r>
        <w:rPr>
          <w:rFonts w:cstheme="minorHAnsi"/>
          <w:snapToGrid w:val="0"/>
          <w:szCs w:val="18"/>
          <w:lang w:eastAsia="pl-PL"/>
        </w:rPr>
        <w:t xml:space="preserve">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635B7180" w14:textId="77777777" w:rsidR="00DE1CC2" w:rsidRPr="00F1108D" w:rsidRDefault="00DE1CC2" w:rsidP="00DE1CC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461E25F9" w14:textId="77777777" w:rsidR="00DE1CC2" w:rsidRDefault="00DE1CC2" w:rsidP="00DE1CC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0DA39F92" w14:textId="77777777" w:rsidR="00DE1CC2" w:rsidRPr="00F1108D" w:rsidRDefault="00DE1CC2" w:rsidP="00DE1CC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592D5CE9" w14:textId="77777777" w:rsidR="00DE1CC2" w:rsidRPr="00F1108D" w:rsidRDefault="00DE1CC2" w:rsidP="00DE1CC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3C522B50" w14:textId="77777777" w:rsidR="00DE1CC2" w:rsidRPr="00F1108D" w:rsidRDefault="00DE1CC2" w:rsidP="00DE1CC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37547FA5" w14:textId="77777777" w:rsidR="00DE1CC2" w:rsidRPr="00F1108D" w:rsidRDefault="00DE1CC2" w:rsidP="00DE1CC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3FB19FC7" w14:textId="77777777" w:rsidR="00DE1CC2" w:rsidRPr="00F1108D" w:rsidRDefault="00DE1CC2" w:rsidP="00DE1CC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1C4B7009" w14:textId="77777777" w:rsidR="00DE1CC2" w:rsidRPr="00F1108D" w:rsidRDefault="00DE1CC2" w:rsidP="00DE1CC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09F1A9A6" w14:textId="1515BB79" w:rsidR="00DE1CC2" w:rsidRPr="00DE1CC2" w:rsidRDefault="00DE1CC2" w:rsidP="00DE1CC2">
      <w:pPr>
        <w:pStyle w:val="Akapitzlist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2F982D5" w:rsidR="0070462E" w:rsidRPr="0070462E" w:rsidRDefault="0070462E" w:rsidP="00DE1CC2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lastRenderedPageBreak/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Default="00D2510F" w:rsidP="00965E2B">
      <w:pPr>
        <w:spacing w:before="120" w:after="0"/>
        <w:ind w:left="284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2DFD226" w14:textId="77777777" w:rsidR="00965E2B" w:rsidRPr="0070462E" w:rsidRDefault="00965E2B" w:rsidP="00965E2B">
      <w:pPr>
        <w:spacing w:before="120" w:after="0"/>
        <w:ind w:left="284"/>
        <w:jc w:val="both"/>
        <w:rPr>
          <w:rFonts w:eastAsia="Calibri" w:cstheme="minorHAnsi"/>
          <w:szCs w:val="18"/>
        </w:rPr>
      </w:pPr>
    </w:p>
    <w:p w14:paraId="35E676B9" w14:textId="77777777" w:rsidR="00965E2B" w:rsidRPr="00965E2B" w:rsidRDefault="00965E2B" w:rsidP="00965E2B">
      <w:pPr>
        <w:numPr>
          <w:ilvl w:val="1"/>
          <w:numId w:val="21"/>
        </w:numPr>
        <w:spacing w:after="120"/>
        <w:ind w:left="709" w:hanging="567"/>
        <w:contextualSpacing/>
        <w:jc w:val="both"/>
        <w:rPr>
          <w:rFonts w:eastAsia="Calibri" w:cstheme="minorHAnsi"/>
          <w:szCs w:val="18"/>
        </w:rPr>
      </w:pPr>
      <w:r w:rsidRPr="00965E2B">
        <w:rPr>
          <w:rFonts w:eastAsia="Calibri" w:cstheme="minorHAnsi"/>
          <w:b/>
          <w:bCs/>
          <w:szCs w:val="18"/>
        </w:rPr>
        <w:t>Wykaz doświadczenia</w:t>
      </w:r>
      <w:r w:rsidRPr="00965E2B">
        <w:rPr>
          <w:rFonts w:eastAsia="Calibri" w:cstheme="minorHAnsi"/>
          <w:szCs w:val="18"/>
        </w:rPr>
        <w:t xml:space="preserve"> (zgodnie z treścią Załącznika nr 6 do SWZ), o którym mowa w pkt 1.2.1 a) powyżej, wraz z dowodami określającymi, czy roboty budowlane wskazane w wykazie zostały wykonane należycie. Dowodami, o których mowa powyżej są np.: referencje, zaświadczenie, protokół odbioru - wystawione przez podmiot, na rzecz którego zamówienia były wykonywane;</w:t>
      </w:r>
    </w:p>
    <w:p w14:paraId="6085C995" w14:textId="77777777" w:rsidR="00965E2B" w:rsidRDefault="00965E2B" w:rsidP="00965E2B">
      <w:pPr>
        <w:spacing w:after="120"/>
        <w:ind w:left="360"/>
        <w:contextualSpacing/>
        <w:jc w:val="both"/>
        <w:rPr>
          <w:rFonts w:eastAsia="Calibri" w:cstheme="minorHAnsi"/>
          <w:szCs w:val="18"/>
        </w:rPr>
      </w:pPr>
      <w:r w:rsidRPr="00965E2B">
        <w:rPr>
          <w:rFonts w:eastAsia="Calibri" w:cstheme="minorHAnsi"/>
          <w:szCs w:val="18"/>
        </w:rPr>
        <w:t>Uwaga: Nie wymaga się załączania dokumentów potwierdzających należyte wykonanie prac wykonywanych na rzecz PGE Dystrybucja S.A. W takim wypadku Wykonawca winien wskazać numer umowy na podstawie której realizował zamówienie.</w:t>
      </w:r>
      <w:r w:rsidR="00115669" w:rsidRPr="00115669">
        <w:rPr>
          <w:rFonts w:eastAsia="Calibri" w:cstheme="minorHAnsi"/>
          <w:szCs w:val="18"/>
        </w:rPr>
        <w:t>(</w:t>
      </w:r>
      <w:r w:rsidR="00115669" w:rsidRPr="00115669">
        <w:rPr>
          <w:rFonts w:eastAsia="Calibri" w:cstheme="minorHAnsi"/>
          <w:b/>
          <w:szCs w:val="18"/>
        </w:rPr>
        <w:t xml:space="preserve">zgodnie z treścią  Załącznika nr </w:t>
      </w:r>
      <w:r>
        <w:rPr>
          <w:rFonts w:eastAsia="Calibri" w:cstheme="minorHAnsi"/>
          <w:b/>
          <w:szCs w:val="18"/>
        </w:rPr>
        <w:t>6</w:t>
      </w:r>
      <w:r w:rsidR="00115669" w:rsidRPr="00115669">
        <w:rPr>
          <w:rFonts w:eastAsia="Calibri" w:cstheme="minorHAnsi"/>
          <w:b/>
          <w:szCs w:val="18"/>
        </w:rPr>
        <w:t xml:space="preserve"> do SWZ</w:t>
      </w:r>
      <w:r w:rsidR="00115669"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361CB9FF" w14:textId="77777777" w:rsidR="00965E2B" w:rsidRDefault="00965E2B" w:rsidP="00965E2B">
      <w:pPr>
        <w:spacing w:after="120"/>
        <w:ind w:left="360"/>
        <w:contextualSpacing/>
        <w:jc w:val="both"/>
        <w:rPr>
          <w:rFonts w:eastAsia="Calibri" w:cstheme="minorHAnsi"/>
          <w:szCs w:val="18"/>
        </w:rPr>
      </w:pPr>
    </w:p>
    <w:p w14:paraId="4A8E7A1E" w14:textId="079339CA" w:rsidR="00965E2B" w:rsidRPr="00965E2B" w:rsidRDefault="00965E2B" w:rsidP="00965E2B">
      <w:pPr>
        <w:numPr>
          <w:ilvl w:val="1"/>
          <w:numId w:val="21"/>
        </w:numPr>
        <w:spacing w:after="120"/>
        <w:ind w:left="709" w:hanging="567"/>
        <w:contextualSpacing/>
        <w:jc w:val="both"/>
        <w:rPr>
          <w:rFonts w:eastAsia="Calibri" w:cstheme="minorHAnsi"/>
          <w:szCs w:val="18"/>
        </w:rPr>
      </w:pPr>
      <w:r w:rsidRPr="00965E2B">
        <w:rPr>
          <w:rFonts w:eastAsia="Calibri" w:cstheme="minorHAnsi"/>
          <w:b/>
          <w:szCs w:val="18"/>
        </w:rPr>
        <w:t>Wykaz osób</w:t>
      </w:r>
      <w:r w:rsidRPr="00965E2B">
        <w:rPr>
          <w:rFonts w:eastAsia="Calibri" w:cstheme="minorHAnsi"/>
          <w:bCs/>
          <w:szCs w:val="18"/>
        </w:rPr>
        <w:t xml:space="preserve"> (zgodnie ze wzorem Załącznika nr 7 do SWZ), o których mowa w pkt 1.2.1. b) powyżej, zawierający informację na temat wykształcenia / kwalifikacji / doświadczenia /uprawnień tych osób</w:t>
      </w:r>
      <w:r w:rsidR="00115669" w:rsidRPr="00115669">
        <w:rPr>
          <w:rFonts w:eastAsia="Calibri" w:cstheme="minorHAnsi"/>
          <w:bCs/>
          <w:szCs w:val="18"/>
        </w:rPr>
        <w:t>, (</w:t>
      </w:r>
      <w:r w:rsidR="00115669" w:rsidRPr="00115669">
        <w:rPr>
          <w:rFonts w:eastAsia="Calibri" w:cstheme="minorHAnsi"/>
          <w:b/>
          <w:bCs/>
          <w:szCs w:val="18"/>
        </w:rPr>
        <w:t xml:space="preserve">zgodnie z treścią Załącznika nr </w:t>
      </w:r>
      <w:r>
        <w:rPr>
          <w:rFonts w:eastAsia="Calibri" w:cstheme="minorHAnsi"/>
          <w:b/>
          <w:bCs/>
          <w:szCs w:val="18"/>
        </w:rPr>
        <w:t>7</w:t>
      </w:r>
      <w:r w:rsidR="00115669" w:rsidRPr="00115669">
        <w:rPr>
          <w:rFonts w:eastAsia="Calibri" w:cstheme="minorHAnsi"/>
          <w:b/>
          <w:bCs/>
          <w:szCs w:val="18"/>
        </w:rPr>
        <w:t xml:space="preserve"> do SWZ</w:t>
      </w:r>
      <w:r w:rsidR="00115669"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42AF8F41" w14:textId="77777777" w:rsidR="00965E2B" w:rsidRDefault="00965E2B" w:rsidP="00965E2B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</w:p>
    <w:p w14:paraId="43567BD9" w14:textId="4060544A" w:rsidR="00965E2B" w:rsidRPr="00965E2B" w:rsidRDefault="00965E2B" w:rsidP="00965E2B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Cs w:val="18"/>
        </w:rPr>
      </w:pPr>
      <w:r w:rsidRPr="00965E2B">
        <w:rPr>
          <w:rFonts w:eastAsia="Calibri" w:cstheme="minorHAnsi"/>
          <w:b/>
          <w:bCs/>
          <w:szCs w:val="18"/>
        </w:rPr>
        <w:t>Dokument potwierdzający, że Wykonawca jest ubezpieczony od odpowiedzialności cywilnej</w:t>
      </w:r>
      <w:r w:rsidRPr="00965E2B">
        <w:rPr>
          <w:rFonts w:eastAsia="Calibri" w:cstheme="minorHAnsi"/>
          <w:szCs w:val="18"/>
        </w:rPr>
        <w:t xml:space="preserve">, o której mowa w pkt 1.2.3. </w:t>
      </w:r>
      <w:proofErr w:type="spellStart"/>
      <w:r w:rsidRPr="00965E2B">
        <w:rPr>
          <w:rFonts w:eastAsia="Calibri" w:cstheme="minorHAnsi"/>
          <w:szCs w:val="18"/>
        </w:rPr>
        <w:t>ppkt</w:t>
      </w:r>
      <w:proofErr w:type="spellEnd"/>
      <w:r w:rsidRPr="00965E2B">
        <w:rPr>
          <w:rFonts w:eastAsia="Calibri" w:cstheme="minorHAnsi"/>
          <w:szCs w:val="18"/>
        </w:rPr>
        <w:t xml:space="preserve"> a) powyżej, w zakresie prowadzonej działalności związanej z przedmiotem zamówienia ze wskazaniem sumy gwarancyjnej tego ubezpieczenia, </w:t>
      </w:r>
      <w:r w:rsidRPr="00965E2B">
        <w:rPr>
          <w:rFonts w:eastAsia="Calibri" w:cstheme="minorHAnsi"/>
          <w:b/>
          <w:bCs/>
          <w:szCs w:val="18"/>
        </w:rPr>
        <w:t>wraz dokumentem potwierdzającym opłacenie składki ubezpieczeniowej.</w:t>
      </w:r>
    </w:p>
    <w:p w14:paraId="33E41918" w14:textId="77777777" w:rsidR="00965E2B" w:rsidRPr="00DE1CC2" w:rsidRDefault="00965E2B" w:rsidP="00965E2B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</w:p>
    <w:p w14:paraId="1D4621BE" w14:textId="43988DBD" w:rsidR="00DE1CC2" w:rsidRPr="00043B22" w:rsidRDefault="00DE1CC2" w:rsidP="00043B22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5D42F1F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2.4., 2.5., 2.6.,</w:t>
      </w:r>
      <w:r w:rsidR="00DE1CC2">
        <w:rPr>
          <w:rFonts w:cstheme="minorHAnsi"/>
          <w:szCs w:val="18"/>
        </w:rPr>
        <w:t xml:space="preserve"> 2.7.</w:t>
      </w:r>
      <w:r w:rsidRPr="0070462E">
        <w:rPr>
          <w:rFonts w:cstheme="minorHAnsi"/>
          <w:szCs w:val="18"/>
        </w:rPr>
        <w:t xml:space="preserve">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9B8BA7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E7BCAC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B22">
          <w:rPr>
            <w:noProof/>
          </w:rPr>
          <w:t>5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23C344" w14:textId="77777777" w:rsidR="00D91088" w:rsidRPr="00D91088" w:rsidRDefault="00D91088" w:rsidP="00D91088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D9108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4D06F253" w14:textId="77777777" w:rsidR="00D91088" w:rsidRPr="00D91088" w:rsidRDefault="00D91088" w:rsidP="00D91088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D9108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Wymiana uszczelnień fasad aluminiowych w budynku biurowym w PE Wieluń</w:t>
          </w:r>
        </w:p>
        <w:p w14:paraId="5205B493" w14:textId="1E8B4634" w:rsidR="00347E8D" w:rsidRPr="00D91088" w:rsidRDefault="00D91088" w:rsidP="00D91088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D9108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POST/DYS/OLD/GZ/01486/2026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27245919">
    <w:abstractNumId w:val="18"/>
  </w:num>
  <w:num w:numId="2" w16cid:durableId="755203628">
    <w:abstractNumId w:val="7"/>
  </w:num>
  <w:num w:numId="3" w16cid:durableId="989291751">
    <w:abstractNumId w:val="12"/>
  </w:num>
  <w:num w:numId="4" w16cid:durableId="1159881115">
    <w:abstractNumId w:val="20"/>
  </w:num>
  <w:num w:numId="5" w16cid:durableId="1349333164">
    <w:abstractNumId w:val="18"/>
  </w:num>
  <w:num w:numId="6" w16cid:durableId="1607347616">
    <w:abstractNumId w:val="18"/>
  </w:num>
  <w:num w:numId="7" w16cid:durableId="1433166467">
    <w:abstractNumId w:val="3"/>
  </w:num>
  <w:num w:numId="8" w16cid:durableId="133915330">
    <w:abstractNumId w:val="27"/>
  </w:num>
  <w:num w:numId="9" w16cid:durableId="2084571480">
    <w:abstractNumId w:val="16"/>
  </w:num>
  <w:num w:numId="10" w16cid:durableId="1346708016">
    <w:abstractNumId w:val="4"/>
  </w:num>
  <w:num w:numId="11" w16cid:durableId="1387799983">
    <w:abstractNumId w:val="13"/>
  </w:num>
  <w:num w:numId="12" w16cid:durableId="206644834">
    <w:abstractNumId w:val="11"/>
  </w:num>
  <w:num w:numId="13" w16cid:durableId="854807796">
    <w:abstractNumId w:val="26"/>
  </w:num>
  <w:num w:numId="14" w16cid:durableId="1201238084">
    <w:abstractNumId w:val="22"/>
  </w:num>
  <w:num w:numId="15" w16cid:durableId="1825507615">
    <w:abstractNumId w:val="15"/>
  </w:num>
  <w:num w:numId="16" w16cid:durableId="193082937">
    <w:abstractNumId w:val="9"/>
  </w:num>
  <w:num w:numId="17" w16cid:durableId="1226989035">
    <w:abstractNumId w:val="5"/>
  </w:num>
  <w:num w:numId="18" w16cid:durableId="16109645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2407475">
    <w:abstractNumId w:val="0"/>
  </w:num>
  <w:num w:numId="20" w16cid:durableId="837816155">
    <w:abstractNumId w:val="28"/>
  </w:num>
  <w:num w:numId="21" w16cid:durableId="1316110071">
    <w:abstractNumId w:val="1"/>
  </w:num>
  <w:num w:numId="22" w16cid:durableId="953092748">
    <w:abstractNumId w:val="14"/>
  </w:num>
  <w:num w:numId="23" w16cid:durableId="707144919">
    <w:abstractNumId w:val="10"/>
  </w:num>
  <w:num w:numId="24" w16cid:durableId="1444811116">
    <w:abstractNumId w:val="21"/>
  </w:num>
  <w:num w:numId="25" w16cid:durableId="984159698">
    <w:abstractNumId w:val="25"/>
  </w:num>
  <w:num w:numId="26" w16cid:durableId="827936286">
    <w:abstractNumId w:val="2"/>
  </w:num>
  <w:num w:numId="27" w16cid:durableId="478227577">
    <w:abstractNumId w:val="24"/>
  </w:num>
  <w:num w:numId="28" w16cid:durableId="1043477941">
    <w:abstractNumId w:val="23"/>
  </w:num>
  <w:num w:numId="29" w16cid:durableId="6357239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1947390">
    <w:abstractNumId w:val="19"/>
  </w:num>
  <w:num w:numId="31" w16cid:durableId="4058869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3C24"/>
    <w:rsid w:val="00036B40"/>
    <w:rsid w:val="00036D76"/>
    <w:rsid w:val="00037836"/>
    <w:rsid w:val="00040B6D"/>
    <w:rsid w:val="00042804"/>
    <w:rsid w:val="00043B22"/>
    <w:rsid w:val="00051B85"/>
    <w:rsid w:val="00054A92"/>
    <w:rsid w:val="00056904"/>
    <w:rsid w:val="000572D8"/>
    <w:rsid w:val="00057816"/>
    <w:rsid w:val="00060EAD"/>
    <w:rsid w:val="00061676"/>
    <w:rsid w:val="00066456"/>
    <w:rsid w:val="00070A58"/>
    <w:rsid w:val="00071C98"/>
    <w:rsid w:val="0009045E"/>
    <w:rsid w:val="00094799"/>
    <w:rsid w:val="00094EB9"/>
    <w:rsid w:val="00096510"/>
    <w:rsid w:val="000974B1"/>
    <w:rsid w:val="000B0DBD"/>
    <w:rsid w:val="000C31F8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46FC"/>
    <w:rsid w:val="00136B64"/>
    <w:rsid w:val="0014036E"/>
    <w:rsid w:val="00145125"/>
    <w:rsid w:val="0014785F"/>
    <w:rsid w:val="0015749D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523B"/>
    <w:rsid w:val="002768AC"/>
    <w:rsid w:val="0029601E"/>
    <w:rsid w:val="00296A65"/>
    <w:rsid w:val="00297CB0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C1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3D8C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3D4"/>
    <w:rsid w:val="004C2303"/>
    <w:rsid w:val="004D154B"/>
    <w:rsid w:val="004D63D5"/>
    <w:rsid w:val="004E1AB0"/>
    <w:rsid w:val="004E7573"/>
    <w:rsid w:val="004F0C4A"/>
    <w:rsid w:val="004F20AD"/>
    <w:rsid w:val="004F6B10"/>
    <w:rsid w:val="00513D47"/>
    <w:rsid w:val="00520308"/>
    <w:rsid w:val="00535E9B"/>
    <w:rsid w:val="005453F1"/>
    <w:rsid w:val="00551FB7"/>
    <w:rsid w:val="005563FF"/>
    <w:rsid w:val="00562E63"/>
    <w:rsid w:val="00566AD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7E8C"/>
    <w:rsid w:val="005D118B"/>
    <w:rsid w:val="005D2D85"/>
    <w:rsid w:val="005D74EB"/>
    <w:rsid w:val="005E4AA3"/>
    <w:rsid w:val="005E79E5"/>
    <w:rsid w:val="005F6999"/>
    <w:rsid w:val="00615C73"/>
    <w:rsid w:val="00623B01"/>
    <w:rsid w:val="00625BB0"/>
    <w:rsid w:val="006261BB"/>
    <w:rsid w:val="0065322E"/>
    <w:rsid w:val="0065551D"/>
    <w:rsid w:val="00655DA8"/>
    <w:rsid w:val="00660237"/>
    <w:rsid w:val="00670CE4"/>
    <w:rsid w:val="0067116D"/>
    <w:rsid w:val="0067572D"/>
    <w:rsid w:val="00676F16"/>
    <w:rsid w:val="006775EE"/>
    <w:rsid w:val="00680F7C"/>
    <w:rsid w:val="0069044E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09EC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4846"/>
    <w:rsid w:val="00935B17"/>
    <w:rsid w:val="00936AC2"/>
    <w:rsid w:val="00944154"/>
    <w:rsid w:val="00944BEA"/>
    <w:rsid w:val="00945FEE"/>
    <w:rsid w:val="0096232C"/>
    <w:rsid w:val="00962604"/>
    <w:rsid w:val="00964A31"/>
    <w:rsid w:val="00965ACD"/>
    <w:rsid w:val="00965E2B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19F"/>
    <w:rsid w:val="009A6D93"/>
    <w:rsid w:val="009A7B36"/>
    <w:rsid w:val="009B3502"/>
    <w:rsid w:val="009B51B6"/>
    <w:rsid w:val="009B5CDA"/>
    <w:rsid w:val="009B633C"/>
    <w:rsid w:val="009C3BA9"/>
    <w:rsid w:val="009C48AC"/>
    <w:rsid w:val="009C5C7C"/>
    <w:rsid w:val="009C6FBE"/>
    <w:rsid w:val="009D1815"/>
    <w:rsid w:val="009D571E"/>
    <w:rsid w:val="009D58D0"/>
    <w:rsid w:val="009D5A1B"/>
    <w:rsid w:val="009D7472"/>
    <w:rsid w:val="009E0A88"/>
    <w:rsid w:val="009E2CB5"/>
    <w:rsid w:val="009E5B5E"/>
    <w:rsid w:val="00A02C84"/>
    <w:rsid w:val="00A148D6"/>
    <w:rsid w:val="00A15561"/>
    <w:rsid w:val="00A370AB"/>
    <w:rsid w:val="00A3753A"/>
    <w:rsid w:val="00A43299"/>
    <w:rsid w:val="00A467CA"/>
    <w:rsid w:val="00A50BE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1CD"/>
    <w:rsid w:val="00AD5D81"/>
    <w:rsid w:val="00AE0DA3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D6555"/>
    <w:rsid w:val="00BE0AE4"/>
    <w:rsid w:val="00BE2613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4F5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5755B"/>
    <w:rsid w:val="00D6344F"/>
    <w:rsid w:val="00D80E4A"/>
    <w:rsid w:val="00D9108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1CC2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32EC"/>
    <w:rsid w:val="00ED2FD4"/>
    <w:rsid w:val="00EE5E2C"/>
    <w:rsid w:val="00F01E75"/>
    <w:rsid w:val="00F21DD8"/>
    <w:rsid w:val="00F25128"/>
    <w:rsid w:val="00F32BD1"/>
    <w:rsid w:val="00F33DE8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postepowaniu,dokumenty.docx</dmsv2BaseFileName>
    <dmsv2BaseDisplayName xmlns="http://schemas.microsoft.com/sharepoint/v3">Załącznik nr 2 do SWZ - Warunki udziału w postepowaniu,dokumenty</dmsv2BaseDisplayName>
    <dmsv2SWPP2ObjectNumber xmlns="http://schemas.microsoft.com/sharepoint/v3">POST/DYS/OLD/GZ/01486/2026                        </dmsv2SWPP2ObjectNumber>
    <dmsv2SWPP2SumMD5 xmlns="http://schemas.microsoft.com/sharepoint/v3">86cd71b988b7f7b134adcfbfa946b25a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24986636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FJ3FSM7XJ42E-1649073643-12922</_dlc_DocId>
    <_dlc_DocIdUrl xmlns="a19cb1c7-c5c7-46d4-85ae-d83685407bba">
      <Url>https://swpp2.dms.gkpge.pl/sites/43/_layouts/15/DocIdRedir.aspx?ID=FJ3FSM7XJ42E-1649073643-12922</Url>
      <Description>FJ3FSM7XJ42E-1649073643-12922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17A452-19B4-4DEA-8B0C-E55CE59944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211265-466D-4DDA-B48F-966036120CC2}"/>
</file>

<file path=customXml/itemProps5.xml><?xml version="1.0" encoding="utf-8"?>
<ds:datastoreItem xmlns:ds="http://schemas.openxmlformats.org/officeDocument/2006/customXml" ds:itemID="{7FC162A7-8BD2-4F8A-AED7-CA5C32C5C67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53</TotalTime>
  <Pages>6</Pages>
  <Words>3744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21</cp:revision>
  <cp:lastPrinted>2024-07-15T11:21:00Z</cp:lastPrinted>
  <dcterms:created xsi:type="dcterms:W3CDTF">2025-10-01T08:36:00Z</dcterms:created>
  <dcterms:modified xsi:type="dcterms:W3CDTF">2026-04-20T13:51:00Z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77190058-8222-4d51-a860-3dbd36c71e13</vt:lpwstr>
  </property>
</Properties>
</file>